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613" w:rsidRDefault="00A85613" w:rsidP="00216D4A">
      <w:pPr>
        <w:rPr>
          <w:b/>
          <w:bCs/>
          <w:color w:val="000000"/>
        </w:rPr>
      </w:pPr>
    </w:p>
    <w:p w:rsidR="00216D4A" w:rsidRPr="00216D4A" w:rsidRDefault="00972EF8" w:rsidP="00216D4A">
      <w:pPr>
        <w:rPr>
          <w:b/>
          <w:bCs/>
          <w:color w:val="000000"/>
        </w:rPr>
      </w:pPr>
      <w:r>
        <w:rPr>
          <w:b/>
          <w:bCs/>
          <w:color w:val="000000"/>
        </w:rPr>
        <w:tab/>
      </w:r>
      <w:r w:rsidR="00216D4A" w:rsidRPr="00216D4A">
        <w:rPr>
          <w:b/>
          <w:bCs/>
          <w:color w:val="000000"/>
        </w:rPr>
        <w:t>Nadležni</w:t>
      </w:r>
      <w:r w:rsidR="007B460C">
        <w:rPr>
          <w:b/>
          <w:bCs/>
          <w:color w:val="000000"/>
        </w:rPr>
        <w:t xml:space="preserve"> trgovački sud: TRGOVAČKI SUD U DUBROVNIKU</w:t>
      </w:r>
      <w:r w:rsidR="00216D4A" w:rsidRPr="00216D4A">
        <w:rPr>
          <w:b/>
          <w:bCs/>
          <w:color w:val="000000"/>
        </w:rPr>
        <w:tab/>
      </w:r>
      <w:r w:rsidR="00216D4A" w:rsidRPr="00216D4A">
        <w:rPr>
          <w:b/>
          <w:bCs/>
          <w:color w:val="000000"/>
        </w:rPr>
        <w:tab/>
      </w:r>
      <w:r w:rsidR="00216D4A" w:rsidRPr="00216D4A">
        <w:rPr>
          <w:b/>
          <w:bCs/>
          <w:color w:val="000000"/>
        </w:rPr>
        <w:tab/>
      </w:r>
      <w:r w:rsidR="00216D4A" w:rsidRPr="00216D4A">
        <w:rPr>
          <w:b/>
          <w:bCs/>
          <w:color w:val="000000"/>
        </w:rPr>
        <w:tab/>
      </w:r>
      <w:r w:rsidR="00216D4A" w:rsidRPr="00216D4A">
        <w:rPr>
          <w:b/>
          <w:bCs/>
          <w:color w:val="000000"/>
        </w:rPr>
        <w:tab/>
      </w:r>
      <w:r w:rsidR="009667C8">
        <w:rPr>
          <w:b/>
          <w:bCs/>
          <w:color w:val="000000"/>
        </w:rPr>
        <w:tab/>
      </w:r>
      <w:r w:rsidR="009667C8">
        <w:rPr>
          <w:b/>
          <w:bCs/>
          <w:color w:val="000000"/>
        </w:rPr>
        <w:tab/>
      </w:r>
      <w:r w:rsidR="00216D4A" w:rsidRPr="00216D4A">
        <w:rPr>
          <w:b/>
          <w:bCs/>
          <w:color w:val="000000"/>
        </w:rPr>
        <w:tab/>
        <w:t>Obrazac 19.</w:t>
      </w:r>
    </w:p>
    <w:p w:rsidR="009667C8" w:rsidRDefault="00216D4A" w:rsidP="00216D4A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>Poslovni broj spisa: St-</w:t>
      </w:r>
      <w:r w:rsidR="007B460C">
        <w:rPr>
          <w:b/>
          <w:bCs/>
          <w:color w:val="000000"/>
        </w:rPr>
        <w:t>43/2021</w:t>
      </w:r>
    </w:p>
    <w:p w:rsidR="00972EF8" w:rsidRDefault="00216D4A" w:rsidP="00216D4A">
      <w:pPr>
        <w:rPr>
          <w:b/>
          <w:bCs/>
          <w:color w:val="000000"/>
        </w:rPr>
      </w:pPr>
      <w:r w:rsidRPr="00216D4A">
        <w:rPr>
          <w:b/>
          <w:bCs/>
          <w:color w:val="000000"/>
        </w:rPr>
        <w:tab/>
        <w:t xml:space="preserve">Dužnik: </w:t>
      </w:r>
      <w:r w:rsidR="007B460C">
        <w:rPr>
          <w:b/>
          <w:bCs/>
          <w:color w:val="000000"/>
        </w:rPr>
        <w:t xml:space="preserve">EURO PROJECT </w:t>
      </w:r>
      <w:proofErr w:type="spellStart"/>
      <w:r w:rsidR="007B460C">
        <w:rPr>
          <w:b/>
          <w:bCs/>
          <w:color w:val="000000"/>
        </w:rPr>
        <w:t>j.d.o.o</w:t>
      </w:r>
      <w:proofErr w:type="spellEnd"/>
      <w:r w:rsidR="007B460C">
        <w:rPr>
          <w:b/>
          <w:bCs/>
          <w:color w:val="000000"/>
        </w:rPr>
        <w:t xml:space="preserve">., Soline 4, </w:t>
      </w:r>
      <w:proofErr w:type="spellStart"/>
      <w:r w:rsidR="007B460C">
        <w:rPr>
          <w:b/>
          <w:bCs/>
          <w:color w:val="000000"/>
        </w:rPr>
        <w:t>Goveđari</w:t>
      </w:r>
      <w:proofErr w:type="spellEnd"/>
    </w:p>
    <w:p w:rsidR="00216D4A" w:rsidRDefault="00216D4A" w:rsidP="00216D4A">
      <w:pPr>
        <w:rPr>
          <w:b/>
          <w:bCs/>
          <w:color w:val="000000"/>
        </w:rPr>
      </w:pPr>
    </w:p>
    <w:p w:rsidR="003659FF" w:rsidRDefault="003659FF" w:rsidP="00216D4A">
      <w:pPr>
        <w:rPr>
          <w:b/>
          <w:bCs/>
          <w:color w:val="000000"/>
        </w:rPr>
      </w:pPr>
    </w:p>
    <w:p w:rsidR="00972EF8" w:rsidRDefault="00972EF8" w:rsidP="00C0040C">
      <w:pPr>
        <w:numPr>
          <w:ilvl w:val="0"/>
          <w:numId w:val="1"/>
        </w:num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TABLICA PRIJAVLJENIH TRAŽBINA</w:t>
      </w:r>
    </w:p>
    <w:p w:rsidR="002F3848" w:rsidRDefault="002F3848" w:rsidP="002F3848">
      <w:pPr>
        <w:ind w:left="708"/>
        <w:rPr>
          <w:b/>
          <w:bCs/>
          <w:color w:val="000000"/>
        </w:rPr>
      </w:pPr>
      <w:proofErr w:type="spellStart"/>
      <w:r>
        <w:rPr>
          <w:b/>
          <w:bCs/>
          <w:color w:val="000000"/>
        </w:rPr>
        <w:t>I.viši</w:t>
      </w:r>
      <w:proofErr w:type="spellEnd"/>
      <w:r>
        <w:rPr>
          <w:b/>
          <w:bCs/>
          <w:color w:val="000000"/>
        </w:rPr>
        <w:t xml:space="preserve"> isplatni red</w:t>
      </w:r>
    </w:p>
    <w:p w:rsidR="000544FB" w:rsidRDefault="000544FB" w:rsidP="002F3848">
      <w:pPr>
        <w:ind w:left="708"/>
        <w:rPr>
          <w:b/>
          <w:bCs/>
          <w:color w:val="000000"/>
        </w:rPr>
      </w:pPr>
    </w:p>
    <w:p w:rsidR="000544FB" w:rsidRDefault="000544FB" w:rsidP="002F3848">
      <w:pPr>
        <w:ind w:left="708"/>
        <w:rPr>
          <w:b/>
          <w:bCs/>
          <w:color w:val="000000"/>
        </w:rPr>
      </w:pPr>
    </w:p>
    <w:p w:rsidR="002F3848" w:rsidRDefault="002F3848" w:rsidP="002F3848">
      <w:pPr>
        <w:ind w:left="708"/>
        <w:rPr>
          <w:b/>
          <w:bCs/>
          <w:color w:val="000000"/>
        </w:rPr>
      </w:pPr>
    </w:p>
    <w:tbl>
      <w:tblPr>
        <w:tblW w:w="16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418"/>
        <w:gridCol w:w="1134"/>
        <w:gridCol w:w="1511"/>
        <w:gridCol w:w="1418"/>
        <w:gridCol w:w="1465"/>
        <w:gridCol w:w="1370"/>
        <w:gridCol w:w="1276"/>
        <w:gridCol w:w="2126"/>
      </w:tblGrid>
      <w:tr w:rsidR="002F3848" w:rsidRPr="00C415A5" w:rsidTr="00E35AFB">
        <w:trPr>
          <w:cantSplit/>
          <w:trHeight w:val="1020"/>
        </w:trPr>
        <w:tc>
          <w:tcPr>
            <w:tcW w:w="567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R. br. pr. tr.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prijavljene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priznate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osporene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2F3848" w:rsidRPr="000A4F6E" w:rsidRDefault="002F3848" w:rsidP="00E35AFB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2F3848" w:rsidRPr="00AB196A" w:rsidTr="00E35AFB">
        <w:trPr>
          <w:cantSplit/>
          <w:trHeight w:val="713"/>
        </w:trPr>
        <w:tc>
          <w:tcPr>
            <w:tcW w:w="567" w:type="dxa"/>
            <w:shd w:val="clear" w:color="auto" w:fill="auto"/>
            <w:vAlign w:val="center"/>
          </w:tcPr>
          <w:p w:rsidR="002F3848" w:rsidRDefault="00980351" w:rsidP="00E35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F3848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F3848" w:rsidRPr="00AB196A" w:rsidRDefault="002F3848" w:rsidP="00E35AF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Financija, zastupana po Županijsk</w:t>
            </w:r>
            <w:r w:rsidR="00980351">
              <w:rPr>
                <w:sz w:val="20"/>
                <w:szCs w:val="20"/>
              </w:rPr>
              <w:t>om državnom odvjetništvu u Dubrovniku</w:t>
            </w:r>
            <w:r w:rsidR="00D21001">
              <w:rPr>
                <w:sz w:val="20"/>
                <w:szCs w:val="20"/>
              </w:rPr>
              <w:t>*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vAlign w:val="center"/>
          </w:tcPr>
          <w:p w:rsidR="002F3848" w:rsidRPr="00AB196A" w:rsidRDefault="002F3848" w:rsidP="00E35A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18683136487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848" w:rsidRPr="00AB196A" w:rsidRDefault="002F3848" w:rsidP="00E35AF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Katančićeva 5, Zagreb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8" w:rsidRPr="000C1FA8" w:rsidRDefault="00980351" w:rsidP="00E35A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37.460,45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2F3848" w:rsidRPr="00AB196A" w:rsidRDefault="000E48B1" w:rsidP="00980351">
            <w:pPr>
              <w:jc w:val="left"/>
              <w:rPr>
                <w:sz w:val="20"/>
                <w:szCs w:val="20"/>
              </w:rPr>
            </w:pPr>
            <w:r w:rsidRPr="000E48B1">
              <w:rPr>
                <w:sz w:val="20"/>
                <w:szCs w:val="20"/>
              </w:rPr>
              <w:t xml:space="preserve">Doprinosi za I </w:t>
            </w:r>
            <w:proofErr w:type="spellStart"/>
            <w:r w:rsidRPr="000E48B1">
              <w:rPr>
                <w:sz w:val="20"/>
                <w:szCs w:val="20"/>
              </w:rPr>
              <w:t>i</w:t>
            </w:r>
            <w:proofErr w:type="spellEnd"/>
            <w:r w:rsidRPr="000E48B1">
              <w:rPr>
                <w:sz w:val="20"/>
                <w:szCs w:val="20"/>
              </w:rPr>
              <w:t xml:space="preserve"> II stup mirovinskog osiguranja, zdravstveno osiguranje i zapošljavanje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F3848" w:rsidRPr="000C1FA8" w:rsidRDefault="00980351" w:rsidP="00E35A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37.460,45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2F3848" w:rsidRPr="00AB196A" w:rsidRDefault="00191F35" w:rsidP="00E35AF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JOPPD obrasci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F3848" w:rsidRPr="000C1FA8" w:rsidRDefault="00980351" w:rsidP="00E35A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3848" w:rsidRPr="00AB196A" w:rsidRDefault="00980351" w:rsidP="00E35AFB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F3848" w:rsidRDefault="00980351" w:rsidP="00E35AFB">
            <w:pPr>
              <w:jc w:val="left"/>
              <w:rPr>
                <w:sz w:val="20"/>
                <w:szCs w:val="20"/>
              </w:rPr>
            </w:pPr>
            <w:r w:rsidRPr="00980351">
              <w:rPr>
                <w:sz w:val="20"/>
                <w:szCs w:val="20"/>
              </w:rPr>
              <w:t>JOPPD obrazac</w:t>
            </w:r>
            <w:r>
              <w:rPr>
                <w:sz w:val="20"/>
                <w:szCs w:val="20"/>
              </w:rPr>
              <w:t xml:space="preserve"> </w:t>
            </w:r>
            <w:r w:rsidRPr="00980351">
              <w:rPr>
                <w:sz w:val="20"/>
                <w:szCs w:val="20"/>
              </w:rPr>
              <w:t>21031, 21059, 21090,21120,21150,20366,20335,20305,20274</w:t>
            </w:r>
          </w:p>
        </w:tc>
      </w:tr>
      <w:tr w:rsidR="002F3848" w:rsidRPr="00AB196A" w:rsidTr="00E35AFB">
        <w:trPr>
          <w:cantSplit/>
          <w:trHeight w:val="713"/>
        </w:trPr>
        <w:tc>
          <w:tcPr>
            <w:tcW w:w="5954" w:type="dxa"/>
            <w:gridSpan w:val="4"/>
            <w:shd w:val="clear" w:color="auto" w:fill="auto"/>
            <w:vAlign w:val="center"/>
          </w:tcPr>
          <w:p w:rsidR="002F3848" w:rsidRPr="00AB196A" w:rsidRDefault="002F3848" w:rsidP="002F3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F3848" w:rsidRPr="000C1FA8" w:rsidRDefault="00980351" w:rsidP="00E35A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37.460,45</w:t>
            </w:r>
          </w:p>
        </w:tc>
        <w:tc>
          <w:tcPr>
            <w:tcW w:w="2929" w:type="dxa"/>
            <w:gridSpan w:val="2"/>
            <w:shd w:val="clear" w:color="auto" w:fill="auto"/>
            <w:vAlign w:val="center"/>
          </w:tcPr>
          <w:p w:rsidR="002F3848" w:rsidRPr="000C1FA8" w:rsidRDefault="00980351" w:rsidP="00E35AF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37.460,45</w:t>
            </w:r>
          </w:p>
        </w:tc>
        <w:tc>
          <w:tcPr>
            <w:tcW w:w="6237" w:type="dxa"/>
            <w:gridSpan w:val="4"/>
            <w:shd w:val="clear" w:color="auto" w:fill="auto"/>
            <w:vAlign w:val="center"/>
          </w:tcPr>
          <w:p w:rsidR="002F3848" w:rsidRPr="00AB196A" w:rsidRDefault="009F639E" w:rsidP="009F63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E13419" w:rsidRDefault="00E13419" w:rsidP="00D21001">
      <w:pPr>
        <w:rPr>
          <w:b/>
          <w:bCs/>
          <w:color w:val="000000"/>
        </w:rPr>
      </w:pPr>
    </w:p>
    <w:p w:rsidR="00972EF8" w:rsidRDefault="00972EF8" w:rsidP="00972EF8">
      <w:pPr>
        <w:rPr>
          <w:b/>
          <w:bCs/>
          <w:color w:val="000000"/>
        </w:rPr>
      </w:pPr>
      <w:r>
        <w:rPr>
          <w:b/>
          <w:bCs/>
          <w:color w:val="000000"/>
        </w:rPr>
        <w:tab/>
        <w:t>II. viši isplatni red</w:t>
      </w:r>
    </w:p>
    <w:p w:rsidR="00972EF8" w:rsidRDefault="00972EF8"/>
    <w:tbl>
      <w:tblPr>
        <w:tblW w:w="162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1418"/>
        <w:gridCol w:w="1134"/>
        <w:gridCol w:w="1511"/>
        <w:gridCol w:w="1418"/>
        <w:gridCol w:w="1465"/>
        <w:gridCol w:w="1370"/>
        <w:gridCol w:w="1276"/>
        <w:gridCol w:w="2126"/>
      </w:tblGrid>
      <w:tr w:rsidR="00D55A94" w:rsidRPr="00C415A5" w:rsidTr="002F3848">
        <w:trPr>
          <w:cantSplit/>
          <w:trHeight w:val="1020"/>
        </w:trPr>
        <w:tc>
          <w:tcPr>
            <w:tcW w:w="567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R. br. pr.</w:t>
            </w:r>
            <w:r w:rsidR="00606EB7" w:rsidRPr="000A4F6E">
              <w:rPr>
                <w:b/>
                <w:bCs/>
                <w:sz w:val="18"/>
                <w:szCs w:val="18"/>
              </w:rPr>
              <w:t xml:space="preserve"> tr.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Ime i prezime/tvrtka ili naziv vjerovnika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Adresa/sjedište vjerovnika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prijavljene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prijavljene tražbine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priznate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Pravna osnova priznate tražbine</w:t>
            </w:r>
          </w:p>
        </w:tc>
        <w:tc>
          <w:tcPr>
            <w:tcW w:w="1370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Iznos osporene tražbine</w:t>
            </w:r>
            <w:r w:rsidRPr="000A4F6E">
              <w:rPr>
                <w:b/>
                <w:bCs/>
                <w:sz w:val="18"/>
                <w:szCs w:val="18"/>
              </w:rPr>
              <w:br/>
              <w:t>(kn)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Razlog osporavanja tražbine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415A5" w:rsidRPr="000A4F6E" w:rsidRDefault="00C415A5" w:rsidP="00C415A5">
            <w:pPr>
              <w:jc w:val="center"/>
              <w:rPr>
                <w:b/>
                <w:bCs/>
                <w:sz w:val="18"/>
                <w:szCs w:val="18"/>
              </w:rPr>
            </w:pPr>
            <w:r w:rsidRPr="000A4F6E">
              <w:rPr>
                <w:b/>
                <w:bCs/>
                <w:sz w:val="18"/>
                <w:szCs w:val="18"/>
              </w:rPr>
              <w:t>Oznaka ovršne isprave ako se tražbine zasniva na ovršnoj ispravi</w:t>
            </w:r>
          </w:p>
        </w:tc>
      </w:tr>
      <w:tr w:rsidR="00C246D9" w:rsidRPr="00AB196A" w:rsidTr="002F3848">
        <w:trPr>
          <w:cantSplit/>
          <w:trHeight w:val="713"/>
        </w:trPr>
        <w:tc>
          <w:tcPr>
            <w:tcW w:w="567" w:type="dxa"/>
            <w:shd w:val="clear" w:color="auto" w:fill="auto"/>
            <w:vAlign w:val="center"/>
          </w:tcPr>
          <w:p w:rsidR="00C246D9" w:rsidRPr="00AB196A" w:rsidRDefault="00945A63" w:rsidP="00BA08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246D9" w:rsidRPr="00AB196A" w:rsidRDefault="00945A63" w:rsidP="00BA08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INTERAGENT d.o.o.</w:t>
            </w:r>
            <w:r w:rsidR="00D21001">
              <w:rPr>
                <w:sz w:val="20"/>
                <w:szCs w:val="20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46D9" w:rsidRPr="00AB196A" w:rsidRDefault="00945A63" w:rsidP="00BA08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92382779344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246D9" w:rsidRPr="00AB196A" w:rsidRDefault="00945A63" w:rsidP="00BA08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 kralja Tomislava 8, Ploče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246D9" w:rsidRPr="000C1FA8" w:rsidRDefault="00A85D59" w:rsidP="00CF2D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6.44</w:t>
            </w:r>
            <w:r w:rsidR="00945A63">
              <w:rPr>
                <w:color w:val="000000"/>
                <w:sz w:val="20"/>
                <w:szCs w:val="20"/>
              </w:rPr>
              <w:t>1,93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A85613" w:rsidRDefault="00945A63" w:rsidP="00BA08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</w:t>
            </w:r>
          </w:p>
          <w:p w:rsidR="005F3A84" w:rsidRPr="00AB196A" w:rsidRDefault="005F3A84" w:rsidP="00BA08E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246D9" w:rsidRPr="000C1FA8" w:rsidRDefault="00A85D59" w:rsidP="00BA08E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6.44</w:t>
            </w:r>
            <w:r w:rsidR="00945A63">
              <w:rPr>
                <w:color w:val="000000"/>
                <w:sz w:val="20"/>
                <w:szCs w:val="20"/>
              </w:rPr>
              <w:t>1,93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DA05E7" w:rsidRPr="00AB196A" w:rsidRDefault="00945A63" w:rsidP="00BA08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Račun br. 281/1/1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C246D9" w:rsidRPr="000C1FA8" w:rsidRDefault="00877EFC" w:rsidP="00CF2D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246D9" w:rsidRPr="00AB196A" w:rsidRDefault="005F3A84" w:rsidP="00CF2D44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F3A84" w:rsidRPr="00AB196A" w:rsidRDefault="005F3A84" w:rsidP="00945A63">
            <w:pPr>
              <w:jc w:val="left"/>
              <w:rPr>
                <w:sz w:val="20"/>
                <w:szCs w:val="20"/>
              </w:rPr>
            </w:pPr>
          </w:p>
        </w:tc>
      </w:tr>
      <w:tr w:rsidR="005075D5" w:rsidRPr="00AB196A" w:rsidTr="002F3848">
        <w:trPr>
          <w:cantSplit/>
          <w:trHeight w:val="713"/>
        </w:trPr>
        <w:tc>
          <w:tcPr>
            <w:tcW w:w="567" w:type="dxa"/>
            <w:shd w:val="clear" w:color="auto" w:fill="auto"/>
            <w:vAlign w:val="center"/>
          </w:tcPr>
          <w:p w:rsidR="005075D5" w:rsidRPr="00AB196A" w:rsidRDefault="00945A63" w:rsidP="00BA08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075D5" w:rsidRDefault="00945A63" w:rsidP="00BA08EE">
            <w:pPr>
              <w:jc w:val="left"/>
              <w:rPr>
                <w:sz w:val="20"/>
                <w:szCs w:val="20"/>
              </w:rPr>
            </w:pPr>
            <w:r w:rsidRPr="00945A63">
              <w:rPr>
                <w:sz w:val="20"/>
                <w:szCs w:val="20"/>
              </w:rPr>
              <w:t>REPUBLIKA HRVATSKA, Ministarstvo Financija, zastupana po Županijskom državnom odvjetništvu u Dubrovniku*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075D5" w:rsidRDefault="00945A63" w:rsidP="00BA08EE">
            <w:pPr>
              <w:jc w:val="center"/>
              <w:rPr>
                <w:sz w:val="20"/>
                <w:szCs w:val="20"/>
              </w:rPr>
            </w:pPr>
            <w:r w:rsidRPr="00945A63">
              <w:rPr>
                <w:sz w:val="20"/>
                <w:szCs w:val="20"/>
              </w:rPr>
              <w:t>18683136487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75D5" w:rsidRDefault="00945A63" w:rsidP="00945A6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Katančićeva 5, Zagreb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075D5" w:rsidRDefault="00945A63" w:rsidP="00BA08E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224,8</w:t>
            </w:r>
            <w:r w:rsidR="0098035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5075D5" w:rsidRPr="00AB196A" w:rsidRDefault="00945A63" w:rsidP="00BA08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Knjigovodstveni </w:t>
            </w:r>
            <w:proofErr w:type="spellStart"/>
            <w:r w:rsidR="000E48B1">
              <w:rPr>
                <w:sz w:val="20"/>
                <w:szCs w:val="20"/>
              </w:rPr>
              <w:t>izlist</w:t>
            </w:r>
            <w:proofErr w:type="spellEnd"/>
            <w:r w:rsidR="000E48B1">
              <w:rPr>
                <w:sz w:val="20"/>
                <w:szCs w:val="20"/>
              </w:rPr>
              <w:t xml:space="preserve"> stanja dugovanja doprinos</w:t>
            </w:r>
            <w:r>
              <w:rPr>
                <w:sz w:val="20"/>
                <w:szCs w:val="20"/>
              </w:rPr>
              <w:t xml:space="preserve">a za mirovinsko osiguranje na temelju </w:t>
            </w:r>
            <w:r w:rsidR="00980351" w:rsidRPr="000E48B1">
              <w:rPr>
                <w:sz w:val="20"/>
                <w:szCs w:val="20"/>
              </w:rPr>
              <w:t xml:space="preserve">generacijske solidarnosti </w:t>
            </w:r>
            <w:proofErr w:type="spellStart"/>
            <w:r w:rsidR="00980351" w:rsidRPr="000E48B1">
              <w:rPr>
                <w:sz w:val="20"/>
                <w:szCs w:val="20"/>
              </w:rPr>
              <w:t>tem</w:t>
            </w:r>
            <w:proofErr w:type="spellEnd"/>
            <w:r w:rsidR="00980351" w:rsidRPr="000E48B1">
              <w:rPr>
                <w:sz w:val="20"/>
                <w:szCs w:val="20"/>
              </w:rPr>
              <w:t>. drugog dohotka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075D5" w:rsidRDefault="00945A63" w:rsidP="00BA08EE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224,8</w:t>
            </w:r>
            <w:r w:rsidR="0098035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5075D5" w:rsidRPr="00AB196A" w:rsidRDefault="00945A63" w:rsidP="00BA08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JOPPD obrasci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5075D5" w:rsidRDefault="00877EFC" w:rsidP="00CF2D44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075D5" w:rsidRPr="00AB196A" w:rsidRDefault="00DA05E7" w:rsidP="00BA08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075D5" w:rsidRDefault="00980351" w:rsidP="00BA08EE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JOPPD obrazac21031, 21059, 21090,21120,21150,20366,20335,20305,20274</w:t>
            </w:r>
          </w:p>
          <w:p w:rsidR="00980351" w:rsidRPr="00AB196A" w:rsidRDefault="00980351" w:rsidP="00BA08EE">
            <w:pPr>
              <w:jc w:val="left"/>
              <w:rPr>
                <w:sz w:val="20"/>
                <w:szCs w:val="20"/>
              </w:rPr>
            </w:pPr>
          </w:p>
        </w:tc>
      </w:tr>
      <w:tr w:rsidR="00980351" w:rsidRPr="00AB196A" w:rsidTr="002F3848">
        <w:trPr>
          <w:cantSplit/>
          <w:trHeight w:val="713"/>
        </w:trPr>
        <w:tc>
          <w:tcPr>
            <w:tcW w:w="567" w:type="dxa"/>
            <w:shd w:val="clear" w:color="auto" w:fill="auto"/>
            <w:vAlign w:val="center"/>
          </w:tcPr>
          <w:p w:rsidR="00980351" w:rsidRPr="00AB196A" w:rsidRDefault="00980351" w:rsidP="009803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AB196A">
              <w:rPr>
                <w:sz w:val="20"/>
                <w:szCs w:val="20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80351" w:rsidRPr="00AB196A" w:rsidRDefault="00980351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PGM RAGUSA d.d.</w:t>
            </w:r>
            <w:r w:rsidR="00D21001">
              <w:rPr>
                <w:sz w:val="20"/>
                <w:szCs w:val="20"/>
              </w:rPr>
              <w:t>*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0351" w:rsidRPr="00AB196A" w:rsidRDefault="00980351" w:rsidP="009803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08060027952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0351" w:rsidRPr="00AB196A" w:rsidRDefault="00980351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Vukovarska 17, Dubrovnik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0351" w:rsidRPr="000C1FA8" w:rsidRDefault="00980351" w:rsidP="009803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45.257,75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0351" w:rsidRPr="00AB196A" w:rsidRDefault="00980351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Izvod otvorenih stavaka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0351" w:rsidRPr="000C1FA8" w:rsidRDefault="00980351" w:rsidP="009803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45.257,75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980351" w:rsidRPr="00AB196A" w:rsidRDefault="00980351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Izvod otvorenih stavaka, računi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80351" w:rsidRPr="000C1FA8" w:rsidRDefault="00980351" w:rsidP="009803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0351" w:rsidRPr="00AB196A" w:rsidRDefault="00980351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0351" w:rsidRPr="00AB196A" w:rsidRDefault="00980351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</w:tr>
      <w:tr w:rsidR="00B11C33" w:rsidRPr="00AB196A" w:rsidTr="002F3848">
        <w:trPr>
          <w:cantSplit/>
          <w:trHeight w:val="713"/>
        </w:trPr>
        <w:tc>
          <w:tcPr>
            <w:tcW w:w="567" w:type="dxa"/>
            <w:shd w:val="clear" w:color="auto" w:fill="auto"/>
            <w:vAlign w:val="center"/>
          </w:tcPr>
          <w:p w:rsidR="00B11C33" w:rsidRDefault="00B11C33" w:rsidP="009803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11C33" w:rsidRDefault="00B11C33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MEDIUS d.o.o.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1C33" w:rsidRDefault="00B11C33" w:rsidP="009803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78225674173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1C33" w:rsidRDefault="00B11C33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Put za Petraču 16, Dubrovnik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1C33" w:rsidRDefault="00A85D59" w:rsidP="009803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386.729,18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B11C33" w:rsidRDefault="00C0040C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ovrsi, izvod iz otvorenih stavaka</w:t>
            </w:r>
            <w:r w:rsidR="00A85D59">
              <w:rPr>
                <w:sz w:val="20"/>
                <w:szCs w:val="20"/>
              </w:rPr>
              <w:t>, Ugovor o kupoprodaji kamenih agregata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11C33" w:rsidRDefault="00A85D59" w:rsidP="009803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386.729,18</w:t>
            </w:r>
          </w:p>
        </w:tc>
        <w:tc>
          <w:tcPr>
            <w:tcW w:w="1465" w:type="dxa"/>
            <w:shd w:val="clear" w:color="auto" w:fill="auto"/>
            <w:vAlign w:val="center"/>
          </w:tcPr>
          <w:p w:rsidR="00B11C33" w:rsidRDefault="00C0040C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Rješenje o ovrsi, Izvod iz otvorenih stavaka, Ugovor, računi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B11C33" w:rsidRDefault="00C0040C" w:rsidP="00980351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11C33" w:rsidRDefault="00C0040C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1C33" w:rsidRDefault="00C0040C" w:rsidP="0098035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Rješenje o ovrsi na temelju vjerodostojne isprave Javnog bilježnika Vedrana </w:t>
            </w:r>
            <w:proofErr w:type="spellStart"/>
            <w:r>
              <w:rPr>
                <w:sz w:val="20"/>
                <w:szCs w:val="20"/>
              </w:rPr>
              <w:t>Plećaša</w:t>
            </w:r>
            <w:proofErr w:type="spellEnd"/>
            <w:r>
              <w:rPr>
                <w:sz w:val="20"/>
                <w:szCs w:val="20"/>
              </w:rPr>
              <w:t xml:space="preserve"> iz Metkovića posl.br. Ovrv-211/2021 od 09.04.2021.</w:t>
            </w:r>
          </w:p>
        </w:tc>
      </w:tr>
      <w:tr w:rsidR="00980351" w:rsidRPr="00F14A8D" w:rsidTr="002F3848">
        <w:trPr>
          <w:cantSplit/>
          <w:trHeight w:val="255"/>
        </w:trPr>
        <w:tc>
          <w:tcPr>
            <w:tcW w:w="5954" w:type="dxa"/>
            <w:gridSpan w:val="4"/>
            <w:shd w:val="clear" w:color="auto" w:fill="auto"/>
            <w:vAlign w:val="center"/>
            <w:hideMark/>
          </w:tcPr>
          <w:p w:rsidR="00980351" w:rsidRPr="00F14A8D" w:rsidRDefault="00980351" w:rsidP="00980351">
            <w:pPr>
              <w:jc w:val="center"/>
              <w:rPr>
                <w:b/>
                <w:bCs/>
              </w:rPr>
            </w:pPr>
            <w:r w:rsidRPr="00F14A8D">
              <w:rPr>
                <w:b/>
                <w:bCs/>
              </w:rPr>
              <w:t>UKUPNO: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0351" w:rsidRPr="000A4F6E" w:rsidRDefault="00A85D59" w:rsidP="0098035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438.653,75</w:t>
            </w:r>
          </w:p>
        </w:tc>
        <w:tc>
          <w:tcPr>
            <w:tcW w:w="1511" w:type="dxa"/>
            <w:shd w:val="clear" w:color="auto" w:fill="auto"/>
            <w:vAlign w:val="center"/>
            <w:hideMark/>
          </w:tcPr>
          <w:p w:rsidR="00980351" w:rsidRPr="000A4F6E" w:rsidRDefault="00980351" w:rsidP="00980351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80351" w:rsidRPr="000A4F6E" w:rsidRDefault="00A85D59" w:rsidP="0098035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438.653,75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:rsidR="00980351" w:rsidRPr="000A4F6E" w:rsidRDefault="00980351" w:rsidP="00980351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980351" w:rsidRPr="000A4F6E" w:rsidRDefault="00C0040C" w:rsidP="00980351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980351" w:rsidRPr="000A4F6E" w:rsidRDefault="00980351" w:rsidP="00980351">
            <w:pPr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980351" w:rsidRPr="000A4F6E" w:rsidRDefault="00980351" w:rsidP="00980351">
            <w:pPr>
              <w:jc w:val="right"/>
              <w:rPr>
                <w:b/>
                <w:bCs/>
                <w:sz w:val="20"/>
                <w:szCs w:val="20"/>
              </w:rPr>
            </w:pPr>
            <w:r w:rsidRPr="000A4F6E"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C415A5" w:rsidRDefault="00C415A5" w:rsidP="001F01AC">
      <w:pPr>
        <w:tabs>
          <w:tab w:val="left" w:pos="5970"/>
          <w:tab w:val="right" w:pos="9072"/>
        </w:tabs>
        <w:jc w:val="left"/>
        <w:rPr>
          <w:b/>
          <w:bCs/>
        </w:rPr>
      </w:pPr>
    </w:p>
    <w:p w:rsidR="008E7A3E" w:rsidRDefault="008E7A3E" w:rsidP="001F01AC">
      <w:pPr>
        <w:tabs>
          <w:tab w:val="left" w:pos="5970"/>
          <w:tab w:val="right" w:pos="9072"/>
        </w:tabs>
        <w:jc w:val="left"/>
        <w:rPr>
          <w:b/>
          <w:bCs/>
        </w:rPr>
      </w:pPr>
    </w:p>
    <w:p w:rsidR="008E7A3E" w:rsidRDefault="008E7A3E" w:rsidP="00C0040C">
      <w:pPr>
        <w:jc w:val="center"/>
        <w:rPr>
          <w:b/>
          <w:bCs/>
        </w:rPr>
      </w:pPr>
      <w:r w:rsidRPr="0004080E">
        <w:rPr>
          <w:b/>
          <w:bCs/>
        </w:rPr>
        <w:t>II. TABLICA RAZLUČNIH PRAVA</w:t>
      </w:r>
    </w:p>
    <w:p w:rsidR="008E7A3E" w:rsidRDefault="008E7A3E" w:rsidP="001F01AC">
      <w:pPr>
        <w:tabs>
          <w:tab w:val="left" w:pos="5970"/>
          <w:tab w:val="right" w:pos="9072"/>
        </w:tabs>
        <w:jc w:val="left"/>
        <w:rPr>
          <w:b/>
          <w:bCs/>
        </w:rPr>
      </w:pPr>
    </w:p>
    <w:p w:rsidR="008E7A3E" w:rsidRPr="00C0040C" w:rsidRDefault="00C0040C" w:rsidP="001F01AC">
      <w:pPr>
        <w:tabs>
          <w:tab w:val="left" w:pos="5970"/>
          <w:tab w:val="right" w:pos="9072"/>
        </w:tabs>
        <w:jc w:val="left"/>
        <w:rPr>
          <w:bCs/>
        </w:rPr>
      </w:pPr>
      <w:r>
        <w:rPr>
          <w:b/>
          <w:bCs/>
        </w:rPr>
        <w:tab/>
      </w:r>
      <w:r w:rsidRPr="00C0040C">
        <w:rPr>
          <w:bCs/>
        </w:rPr>
        <w:t xml:space="preserve">Nije utvrđeno postojanje </w:t>
      </w:r>
      <w:proofErr w:type="spellStart"/>
      <w:r w:rsidRPr="00C0040C">
        <w:rPr>
          <w:bCs/>
        </w:rPr>
        <w:t>razlučnih</w:t>
      </w:r>
      <w:proofErr w:type="spellEnd"/>
      <w:r w:rsidRPr="00C0040C">
        <w:rPr>
          <w:bCs/>
        </w:rPr>
        <w:t xml:space="preserve"> prava</w:t>
      </w:r>
    </w:p>
    <w:p w:rsidR="008E7A3E" w:rsidRDefault="008E7A3E" w:rsidP="001F01AC">
      <w:pPr>
        <w:tabs>
          <w:tab w:val="left" w:pos="5970"/>
          <w:tab w:val="right" w:pos="9072"/>
        </w:tabs>
        <w:jc w:val="left"/>
        <w:rPr>
          <w:b/>
          <w:bCs/>
        </w:rPr>
      </w:pPr>
    </w:p>
    <w:p w:rsidR="008E7A3E" w:rsidRDefault="008E7A3E" w:rsidP="001F01AC">
      <w:pPr>
        <w:tabs>
          <w:tab w:val="left" w:pos="5970"/>
          <w:tab w:val="right" w:pos="9072"/>
        </w:tabs>
        <w:jc w:val="left"/>
        <w:rPr>
          <w:b/>
          <w:bCs/>
        </w:rPr>
      </w:pPr>
    </w:p>
    <w:p w:rsidR="008E7A3E" w:rsidRDefault="009F639E" w:rsidP="00C0040C">
      <w:pPr>
        <w:tabs>
          <w:tab w:val="left" w:pos="5970"/>
          <w:tab w:val="right" w:pos="9072"/>
        </w:tabs>
        <w:jc w:val="center"/>
        <w:rPr>
          <w:b/>
          <w:bCs/>
        </w:rPr>
      </w:pPr>
      <w:r>
        <w:rPr>
          <w:b/>
          <w:bCs/>
        </w:rPr>
        <w:t>III.TABLICA IZLUČNIH PRAVA</w:t>
      </w:r>
    </w:p>
    <w:p w:rsidR="009F639E" w:rsidRDefault="009F639E" w:rsidP="009F639E">
      <w:pPr>
        <w:tabs>
          <w:tab w:val="left" w:pos="5970"/>
          <w:tab w:val="right" w:pos="9072"/>
        </w:tabs>
        <w:jc w:val="left"/>
        <w:rPr>
          <w:b/>
          <w:bCs/>
        </w:rPr>
      </w:pPr>
    </w:p>
    <w:p w:rsidR="009F639E" w:rsidRPr="009F639E" w:rsidRDefault="009F639E" w:rsidP="009F639E">
      <w:pPr>
        <w:tabs>
          <w:tab w:val="left" w:pos="5970"/>
          <w:tab w:val="right" w:pos="9072"/>
        </w:tabs>
        <w:jc w:val="left"/>
        <w:rPr>
          <w:bCs/>
        </w:rPr>
      </w:pPr>
      <w:r>
        <w:rPr>
          <w:b/>
          <w:bCs/>
        </w:rPr>
        <w:t xml:space="preserve">     </w:t>
      </w:r>
      <w:r w:rsidR="00C0040C">
        <w:rPr>
          <w:b/>
          <w:bCs/>
        </w:rPr>
        <w:tab/>
      </w:r>
      <w:r>
        <w:rPr>
          <w:b/>
          <w:bCs/>
        </w:rPr>
        <w:t xml:space="preserve"> </w:t>
      </w:r>
      <w:r w:rsidRPr="009F639E">
        <w:rPr>
          <w:bCs/>
        </w:rPr>
        <w:t>Nije utvrđeno postojanje izlučnih prava</w:t>
      </w:r>
    </w:p>
    <w:p w:rsidR="008E7A3E" w:rsidRDefault="008E7A3E" w:rsidP="001F01AC">
      <w:pPr>
        <w:tabs>
          <w:tab w:val="left" w:pos="5970"/>
          <w:tab w:val="right" w:pos="9072"/>
        </w:tabs>
        <w:jc w:val="left"/>
        <w:rPr>
          <w:b/>
          <w:bCs/>
        </w:rPr>
      </w:pPr>
    </w:p>
    <w:p w:rsidR="00972EF8" w:rsidRDefault="00442FA3" w:rsidP="00972EF8">
      <w:pPr>
        <w:jc w:val="left"/>
        <w:rPr>
          <w:bCs/>
          <w:color w:val="000000"/>
        </w:rPr>
      </w:pPr>
      <w:r>
        <w:rPr>
          <w:bCs/>
          <w:color w:val="000000"/>
        </w:rPr>
        <w:tab/>
        <w:t>Zagreb,</w:t>
      </w:r>
      <w:r w:rsidR="002F3848">
        <w:rPr>
          <w:bCs/>
          <w:color w:val="000000"/>
        </w:rPr>
        <w:tab/>
      </w:r>
      <w:r w:rsidR="00C0040C">
        <w:rPr>
          <w:bCs/>
          <w:color w:val="000000"/>
        </w:rPr>
        <w:t>27.06.2021.</w:t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0544FB">
        <w:rPr>
          <w:bCs/>
          <w:color w:val="000000"/>
        </w:rPr>
        <w:tab/>
      </w:r>
      <w:r w:rsidR="00C0040C">
        <w:rPr>
          <w:bCs/>
          <w:color w:val="000000"/>
        </w:rPr>
        <w:t>Stečajna</w:t>
      </w:r>
      <w:r w:rsidR="00972EF8">
        <w:rPr>
          <w:bCs/>
          <w:color w:val="000000"/>
        </w:rPr>
        <w:t xml:space="preserve"> upravitelj</w:t>
      </w:r>
      <w:r w:rsidR="00C0040C">
        <w:rPr>
          <w:bCs/>
          <w:color w:val="000000"/>
        </w:rPr>
        <w:t>ica</w:t>
      </w:r>
      <w:r w:rsidR="00972EF8">
        <w:rPr>
          <w:bCs/>
          <w:color w:val="000000"/>
        </w:rPr>
        <w:t>:</w:t>
      </w:r>
    </w:p>
    <w:p w:rsidR="00972EF8" w:rsidRDefault="00972EF8" w:rsidP="00972EF8">
      <w:pPr>
        <w:jc w:val="left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</w:p>
    <w:p w:rsidR="00972EF8" w:rsidRDefault="00972EF8" w:rsidP="00972EF8">
      <w:pPr>
        <w:jc w:val="left"/>
        <w:rPr>
          <w:bCs/>
          <w:color w:val="000000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>________________</w:t>
      </w:r>
    </w:p>
    <w:p w:rsidR="00972EF8" w:rsidRPr="00C0040C" w:rsidRDefault="00972EF8" w:rsidP="00C0040C">
      <w:pPr>
        <w:jc w:val="left"/>
        <w:rPr>
          <w:bCs/>
        </w:rPr>
      </w:pPr>
      <w:r>
        <w:rPr>
          <w:bCs/>
          <w:color w:val="000000"/>
        </w:rPr>
        <w:tab/>
      </w:r>
      <w:r w:rsidRPr="00D21001">
        <w:rPr>
          <w:bCs/>
          <w:color w:val="000000"/>
          <w:sz w:val="18"/>
          <w:szCs w:val="18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</w:t>
      </w:r>
      <w:r>
        <w:rPr>
          <w:bCs/>
          <w:color w:val="000000"/>
        </w:rPr>
        <w:tab/>
        <w:t xml:space="preserve">  </w:t>
      </w:r>
      <w:r w:rsidR="008D5403">
        <w:rPr>
          <w:bCs/>
          <w:color w:val="000000"/>
        </w:rPr>
        <w:t xml:space="preserve">  </w:t>
      </w:r>
      <w:r w:rsidR="008D5403" w:rsidRPr="008D5403">
        <w:rPr>
          <w:bCs/>
          <w:color w:val="000000"/>
        </w:rPr>
        <w:t>Marina Mamić</w:t>
      </w:r>
    </w:p>
    <w:sectPr w:rsidR="00972EF8" w:rsidRPr="00C0040C" w:rsidSect="003659FF">
      <w:footerReference w:type="default" r:id="rId7"/>
      <w:pgSz w:w="16838" w:h="11906" w:orient="landscape"/>
      <w:pgMar w:top="992" w:right="289" w:bottom="709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A11" w:rsidRDefault="00A95A11" w:rsidP="0098754C">
      <w:r>
        <w:separator/>
      </w:r>
    </w:p>
  </w:endnote>
  <w:endnote w:type="continuationSeparator" w:id="0">
    <w:p w:rsidR="00A95A11" w:rsidRDefault="00A95A11" w:rsidP="00987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754C" w:rsidRPr="0098754C" w:rsidRDefault="0098754C">
    <w:pPr>
      <w:pStyle w:val="Footer"/>
      <w:rPr>
        <w:sz w:val="16"/>
        <w:szCs w:val="16"/>
      </w:rPr>
    </w:pPr>
    <w:r w:rsidRPr="0098754C">
      <w:rPr>
        <w:sz w:val="16"/>
        <w:szCs w:val="16"/>
      </w:rPr>
      <w:t>*dostavljena potvrda o uplati sudske pristojbe ili oslobođenje od plaćanja pristojbe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A11" w:rsidRDefault="00A95A11" w:rsidP="0098754C">
      <w:r>
        <w:separator/>
      </w:r>
    </w:p>
  </w:footnote>
  <w:footnote w:type="continuationSeparator" w:id="0">
    <w:p w:rsidR="00A95A11" w:rsidRDefault="00A95A11" w:rsidP="00987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66665"/>
    <w:multiLevelType w:val="hybridMultilevel"/>
    <w:tmpl w:val="07AED876"/>
    <w:lvl w:ilvl="0" w:tplc="786686A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686EA1"/>
    <w:multiLevelType w:val="hybridMultilevel"/>
    <w:tmpl w:val="9B883708"/>
    <w:lvl w:ilvl="0" w:tplc="F376990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3BC71B0"/>
    <w:multiLevelType w:val="hybridMultilevel"/>
    <w:tmpl w:val="53206710"/>
    <w:lvl w:ilvl="0" w:tplc="781C274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7BE"/>
    <w:rsid w:val="00000493"/>
    <w:rsid w:val="00001E06"/>
    <w:rsid w:val="000158E1"/>
    <w:rsid w:val="00036B81"/>
    <w:rsid w:val="0005221D"/>
    <w:rsid w:val="00052CD8"/>
    <w:rsid w:val="00052DC2"/>
    <w:rsid w:val="00053C4E"/>
    <w:rsid w:val="000544FB"/>
    <w:rsid w:val="00071761"/>
    <w:rsid w:val="00073D41"/>
    <w:rsid w:val="00082F4F"/>
    <w:rsid w:val="000A4F6E"/>
    <w:rsid w:val="000B5B37"/>
    <w:rsid w:val="000C1FA8"/>
    <w:rsid w:val="000E425E"/>
    <w:rsid w:val="000E48B1"/>
    <w:rsid w:val="00101802"/>
    <w:rsid w:val="00102A9C"/>
    <w:rsid w:val="00110DF6"/>
    <w:rsid w:val="0011726F"/>
    <w:rsid w:val="00124D8C"/>
    <w:rsid w:val="00126E05"/>
    <w:rsid w:val="001317E6"/>
    <w:rsid w:val="00152104"/>
    <w:rsid w:val="00166BD4"/>
    <w:rsid w:val="00177A3A"/>
    <w:rsid w:val="00180BE7"/>
    <w:rsid w:val="00191F35"/>
    <w:rsid w:val="0019612F"/>
    <w:rsid w:val="001B2404"/>
    <w:rsid w:val="001C6352"/>
    <w:rsid w:val="001C6CBB"/>
    <w:rsid w:val="001D1DF1"/>
    <w:rsid w:val="001E0CEC"/>
    <w:rsid w:val="001E1546"/>
    <w:rsid w:val="001F01AC"/>
    <w:rsid w:val="001F3912"/>
    <w:rsid w:val="001F7BBD"/>
    <w:rsid w:val="00204DA2"/>
    <w:rsid w:val="00216D4A"/>
    <w:rsid w:val="00227437"/>
    <w:rsid w:val="00240CFD"/>
    <w:rsid w:val="00243320"/>
    <w:rsid w:val="0025151E"/>
    <w:rsid w:val="00256E5D"/>
    <w:rsid w:val="00263F23"/>
    <w:rsid w:val="00271123"/>
    <w:rsid w:val="00277127"/>
    <w:rsid w:val="002855F1"/>
    <w:rsid w:val="00296ACD"/>
    <w:rsid w:val="002A1CAE"/>
    <w:rsid w:val="002B01F1"/>
    <w:rsid w:val="002B1230"/>
    <w:rsid w:val="002C79CA"/>
    <w:rsid w:val="002D4264"/>
    <w:rsid w:val="002F1825"/>
    <w:rsid w:val="002F3848"/>
    <w:rsid w:val="00311E27"/>
    <w:rsid w:val="0031242B"/>
    <w:rsid w:val="00315968"/>
    <w:rsid w:val="00351ECA"/>
    <w:rsid w:val="003659FF"/>
    <w:rsid w:val="00366C4B"/>
    <w:rsid w:val="00375C04"/>
    <w:rsid w:val="003A216D"/>
    <w:rsid w:val="003A36A7"/>
    <w:rsid w:val="003C5506"/>
    <w:rsid w:val="003C6313"/>
    <w:rsid w:val="003D2BFF"/>
    <w:rsid w:val="003E5606"/>
    <w:rsid w:val="003F3273"/>
    <w:rsid w:val="004400A7"/>
    <w:rsid w:val="00441966"/>
    <w:rsid w:val="00442FA3"/>
    <w:rsid w:val="00452511"/>
    <w:rsid w:val="004577F8"/>
    <w:rsid w:val="004762AB"/>
    <w:rsid w:val="0048148B"/>
    <w:rsid w:val="00486C1D"/>
    <w:rsid w:val="004939A2"/>
    <w:rsid w:val="00494176"/>
    <w:rsid w:val="004A51D7"/>
    <w:rsid w:val="004A544F"/>
    <w:rsid w:val="004B0C3C"/>
    <w:rsid w:val="004B1044"/>
    <w:rsid w:val="004B1CB9"/>
    <w:rsid w:val="004B492E"/>
    <w:rsid w:val="004B7073"/>
    <w:rsid w:val="004F5010"/>
    <w:rsid w:val="00506C58"/>
    <w:rsid w:val="0050738B"/>
    <w:rsid w:val="005075D5"/>
    <w:rsid w:val="00525C7E"/>
    <w:rsid w:val="005457B4"/>
    <w:rsid w:val="00551B50"/>
    <w:rsid w:val="005848CB"/>
    <w:rsid w:val="005B57A2"/>
    <w:rsid w:val="005D3B89"/>
    <w:rsid w:val="005F29C5"/>
    <w:rsid w:val="005F3A84"/>
    <w:rsid w:val="005F62AE"/>
    <w:rsid w:val="00604E4B"/>
    <w:rsid w:val="00605C01"/>
    <w:rsid w:val="00606EB7"/>
    <w:rsid w:val="00623628"/>
    <w:rsid w:val="00643ED3"/>
    <w:rsid w:val="00656D68"/>
    <w:rsid w:val="006602A3"/>
    <w:rsid w:val="00681109"/>
    <w:rsid w:val="00686834"/>
    <w:rsid w:val="006924BD"/>
    <w:rsid w:val="0069319B"/>
    <w:rsid w:val="006B63BB"/>
    <w:rsid w:val="006C4D4B"/>
    <w:rsid w:val="006C5E10"/>
    <w:rsid w:val="006C6911"/>
    <w:rsid w:val="006D1046"/>
    <w:rsid w:val="006E2322"/>
    <w:rsid w:val="006E4A11"/>
    <w:rsid w:val="0074464D"/>
    <w:rsid w:val="00745FE1"/>
    <w:rsid w:val="00765C25"/>
    <w:rsid w:val="0076752E"/>
    <w:rsid w:val="00767DB2"/>
    <w:rsid w:val="00773F82"/>
    <w:rsid w:val="007A4BBF"/>
    <w:rsid w:val="007B3488"/>
    <w:rsid w:val="007B460C"/>
    <w:rsid w:val="007B48D0"/>
    <w:rsid w:val="007D5296"/>
    <w:rsid w:val="007E0D2D"/>
    <w:rsid w:val="008004E6"/>
    <w:rsid w:val="00810D5E"/>
    <w:rsid w:val="00856E7B"/>
    <w:rsid w:val="00862E6D"/>
    <w:rsid w:val="00867272"/>
    <w:rsid w:val="00874519"/>
    <w:rsid w:val="0087539A"/>
    <w:rsid w:val="00877EFC"/>
    <w:rsid w:val="008837BE"/>
    <w:rsid w:val="00886A63"/>
    <w:rsid w:val="008A3BD5"/>
    <w:rsid w:val="008B7FAE"/>
    <w:rsid w:val="008C0CB2"/>
    <w:rsid w:val="008D5403"/>
    <w:rsid w:val="008E11B8"/>
    <w:rsid w:val="008E3155"/>
    <w:rsid w:val="008E6F28"/>
    <w:rsid w:val="008E7A3E"/>
    <w:rsid w:val="008F1897"/>
    <w:rsid w:val="008F5DAF"/>
    <w:rsid w:val="00901154"/>
    <w:rsid w:val="00902BC3"/>
    <w:rsid w:val="0090423E"/>
    <w:rsid w:val="0091124B"/>
    <w:rsid w:val="009301A2"/>
    <w:rsid w:val="00945A63"/>
    <w:rsid w:val="00962EC3"/>
    <w:rsid w:val="009667C8"/>
    <w:rsid w:val="00972EF8"/>
    <w:rsid w:val="00980351"/>
    <w:rsid w:val="00985517"/>
    <w:rsid w:val="0098754C"/>
    <w:rsid w:val="00987FCD"/>
    <w:rsid w:val="009A049F"/>
    <w:rsid w:val="009B4949"/>
    <w:rsid w:val="009B7A34"/>
    <w:rsid w:val="009C5620"/>
    <w:rsid w:val="009D3BBE"/>
    <w:rsid w:val="009D4ED0"/>
    <w:rsid w:val="009E065F"/>
    <w:rsid w:val="009F314D"/>
    <w:rsid w:val="009F40CC"/>
    <w:rsid w:val="009F639E"/>
    <w:rsid w:val="00A02718"/>
    <w:rsid w:val="00A13A26"/>
    <w:rsid w:val="00A160B8"/>
    <w:rsid w:val="00A24824"/>
    <w:rsid w:val="00A31584"/>
    <w:rsid w:val="00A3277C"/>
    <w:rsid w:val="00A454B0"/>
    <w:rsid w:val="00A52F05"/>
    <w:rsid w:val="00A62730"/>
    <w:rsid w:val="00A653F1"/>
    <w:rsid w:val="00A66B41"/>
    <w:rsid w:val="00A7206A"/>
    <w:rsid w:val="00A77857"/>
    <w:rsid w:val="00A85613"/>
    <w:rsid w:val="00A85D59"/>
    <w:rsid w:val="00A95A11"/>
    <w:rsid w:val="00AA3FFB"/>
    <w:rsid w:val="00AB196A"/>
    <w:rsid w:val="00AB65FB"/>
    <w:rsid w:val="00AC7760"/>
    <w:rsid w:val="00AE6C7F"/>
    <w:rsid w:val="00AF4164"/>
    <w:rsid w:val="00AF63E9"/>
    <w:rsid w:val="00B11C33"/>
    <w:rsid w:val="00B14A07"/>
    <w:rsid w:val="00B204CD"/>
    <w:rsid w:val="00B20D69"/>
    <w:rsid w:val="00B32462"/>
    <w:rsid w:val="00B36C81"/>
    <w:rsid w:val="00B41B97"/>
    <w:rsid w:val="00B53380"/>
    <w:rsid w:val="00B64C11"/>
    <w:rsid w:val="00B71744"/>
    <w:rsid w:val="00B77B6A"/>
    <w:rsid w:val="00B856D1"/>
    <w:rsid w:val="00BA08EE"/>
    <w:rsid w:val="00BB0674"/>
    <w:rsid w:val="00BB743E"/>
    <w:rsid w:val="00BC017E"/>
    <w:rsid w:val="00BC06BE"/>
    <w:rsid w:val="00BE05AF"/>
    <w:rsid w:val="00BF34A3"/>
    <w:rsid w:val="00BF5092"/>
    <w:rsid w:val="00C0040C"/>
    <w:rsid w:val="00C246D9"/>
    <w:rsid w:val="00C27D57"/>
    <w:rsid w:val="00C415A5"/>
    <w:rsid w:val="00C45882"/>
    <w:rsid w:val="00C468DC"/>
    <w:rsid w:val="00C63B59"/>
    <w:rsid w:val="00C76529"/>
    <w:rsid w:val="00C83ED3"/>
    <w:rsid w:val="00C92621"/>
    <w:rsid w:val="00C93910"/>
    <w:rsid w:val="00C953CA"/>
    <w:rsid w:val="00CB7642"/>
    <w:rsid w:val="00CC0EC7"/>
    <w:rsid w:val="00CD0421"/>
    <w:rsid w:val="00CE4356"/>
    <w:rsid w:val="00CF2D44"/>
    <w:rsid w:val="00D12AC5"/>
    <w:rsid w:val="00D17A23"/>
    <w:rsid w:val="00D21001"/>
    <w:rsid w:val="00D33DB6"/>
    <w:rsid w:val="00D55A94"/>
    <w:rsid w:val="00D5686A"/>
    <w:rsid w:val="00D9023D"/>
    <w:rsid w:val="00DA05E7"/>
    <w:rsid w:val="00DB7056"/>
    <w:rsid w:val="00DB7D45"/>
    <w:rsid w:val="00DE4DBD"/>
    <w:rsid w:val="00DF2D17"/>
    <w:rsid w:val="00DF665F"/>
    <w:rsid w:val="00E024AF"/>
    <w:rsid w:val="00E060A5"/>
    <w:rsid w:val="00E13419"/>
    <w:rsid w:val="00E23587"/>
    <w:rsid w:val="00E23C2A"/>
    <w:rsid w:val="00E24820"/>
    <w:rsid w:val="00E268A5"/>
    <w:rsid w:val="00E35AFB"/>
    <w:rsid w:val="00E369DD"/>
    <w:rsid w:val="00E575A2"/>
    <w:rsid w:val="00E6529D"/>
    <w:rsid w:val="00E8154D"/>
    <w:rsid w:val="00E82B8B"/>
    <w:rsid w:val="00E9496A"/>
    <w:rsid w:val="00E965FD"/>
    <w:rsid w:val="00EB17EA"/>
    <w:rsid w:val="00EB5269"/>
    <w:rsid w:val="00EB6028"/>
    <w:rsid w:val="00EB75A2"/>
    <w:rsid w:val="00EC4F64"/>
    <w:rsid w:val="00EC5321"/>
    <w:rsid w:val="00EE1CB7"/>
    <w:rsid w:val="00F119FF"/>
    <w:rsid w:val="00F123B4"/>
    <w:rsid w:val="00F14A8D"/>
    <w:rsid w:val="00F24EC6"/>
    <w:rsid w:val="00F317C5"/>
    <w:rsid w:val="00F31CC9"/>
    <w:rsid w:val="00F331B6"/>
    <w:rsid w:val="00F56A72"/>
    <w:rsid w:val="00F605FD"/>
    <w:rsid w:val="00F639F1"/>
    <w:rsid w:val="00F97ECC"/>
    <w:rsid w:val="00FA786B"/>
    <w:rsid w:val="00FB44D8"/>
    <w:rsid w:val="00FC0710"/>
    <w:rsid w:val="00FC16D6"/>
    <w:rsid w:val="00FC485F"/>
    <w:rsid w:val="00FD4967"/>
    <w:rsid w:val="00FE152A"/>
    <w:rsid w:val="00FE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AAF7FE"/>
  <w15:chartTrackingRefBased/>
  <w15:docId w15:val="{E28CCCDD-E7CC-4C0B-A2F7-24A8A15FF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848"/>
    <w:pPr>
      <w:jc w:val="both"/>
    </w:pPr>
    <w:rPr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56A7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415A5"/>
    <w:rPr>
      <w:color w:val="0000FF"/>
      <w:u w:val="single"/>
    </w:rPr>
  </w:style>
  <w:style w:type="character" w:styleId="FollowedHyperlink">
    <w:name w:val="FollowedHyperlink"/>
    <w:uiPriority w:val="99"/>
    <w:unhideWhenUsed/>
    <w:rsid w:val="00C415A5"/>
    <w:rPr>
      <w:color w:val="800080"/>
      <w:u w:val="single"/>
    </w:rPr>
  </w:style>
  <w:style w:type="paragraph" w:styleId="Header">
    <w:name w:val="header"/>
    <w:basedOn w:val="Normal"/>
    <w:link w:val="HeaderChar"/>
    <w:rsid w:val="0098754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8754C"/>
    <w:rPr>
      <w:sz w:val="24"/>
      <w:szCs w:val="24"/>
    </w:rPr>
  </w:style>
  <w:style w:type="paragraph" w:styleId="Footer">
    <w:name w:val="footer"/>
    <w:basedOn w:val="Normal"/>
    <w:link w:val="FooterChar"/>
    <w:rsid w:val="0098754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98754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na\Google%20disk\TERMO%20PLAN%20split\TRA&#381;BINE%20TERMO%20PLAN\TERMO%20PLAN%20i%20I%20II%20vi&#353;i%20isplatni%20re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TERMO PLAN i I II viši isplatni red</Template>
  <TotalTime>108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ZUC SISAK d</vt:lpstr>
      <vt:lpstr>ZUC SISAK d</vt:lpstr>
    </vt:vector>
  </TitlesOfParts>
  <Company>Sisak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ZUC SISAK d</dc:title>
  <dc:subject/>
  <dc:creator>Marina</dc:creator>
  <cp:keywords/>
  <cp:lastModifiedBy>Marina</cp:lastModifiedBy>
  <cp:revision>5</cp:revision>
  <cp:lastPrinted>2020-06-09T20:52:00Z</cp:lastPrinted>
  <dcterms:created xsi:type="dcterms:W3CDTF">2021-06-27T09:39:00Z</dcterms:created>
  <dcterms:modified xsi:type="dcterms:W3CDTF">2021-06-29T07:34:00Z</dcterms:modified>
</cp:coreProperties>
</file>